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9AF5EB" w14:textId="77777777" w:rsidR="005A035B" w:rsidRDefault="005A035B" w:rsidP="005A035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BYLTON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fl.1483)</w:t>
      </w:r>
    </w:p>
    <w:p w14:paraId="64D92025" w14:textId="77777777" w:rsidR="005A035B" w:rsidRDefault="005A035B" w:rsidP="005A035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London. Brewer.</w:t>
      </w:r>
    </w:p>
    <w:p w14:paraId="78B31B3B" w14:textId="77777777" w:rsidR="005A035B" w:rsidRDefault="005A035B" w:rsidP="005A035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A28A6F0" w14:textId="77777777" w:rsidR="005A035B" w:rsidRDefault="005A035B" w:rsidP="005A035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4990C72" w14:textId="77777777" w:rsidR="005A035B" w:rsidRDefault="005A035B" w:rsidP="005A035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1483</w:t>
      </w:r>
      <w:r>
        <w:rPr>
          <w:rFonts w:ascii="Times New Roman" w:hAnsi="Times New Roman" w:cs="Times New Roman"/>
          <w:sz w:val="24"/>
          <w:szCs w:val="24"/>
        </w:rPr>
        <w:tab/>
        <w:t xml:space="preserve">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Owden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London, </w:t>
      </w:r>
      <w:proofErr w:type="spellStart"/>
      <w:r>
        <w:rPr>
          <w:rFonts w:ascii="Times New Roman" w:hAnsi="Times New Roman" w:cs="Times New Roman"/>
          <w:sz w:val="24"/>
          <w:szCs w:val="24"/>
        </w:rPr>
        <w:t>armourer</w:t>
      </w:r>
      <w:proofErr w:type="spellEnd"/>
      <w:r>
        <w:rPr>
          <w:rFonts w:ascii="Times New Roman" w:hAnsi="Times New Roman" w:cs="Times New Roman"/>
          <w:sz w:val="24"/>
          <w:szCs w:val="24"/>
        </w:rPr>
        <w:t>(q.v.), brought a plaint of debt against him,</w:t>
      </w:r>
    </w:p>
    <w:p w14:paraId="0E7F414A" w14:textId="77777777" w:rsidR="005A035B" w:rsidRDefault="005A035B" w:rsidP="005A035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Thomas Coles of London, net maker(q.v.) and James Hawes of London,</w:t>
      </w:r>
    </w:p>
    <w:p w14:paraId="42F87F7C" w14:textId="77777777" w:rsidR="005A035B" w:rsidRDefault="005A035B" w:rsidP="005A035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free mason(q.v.).</w:t>
      </w:r>
    </w:p>
    <w:p w14:paraId="523F9C73" w14:textId="77777777" w:rsidR="005A035B" w:rsidRDefault="005A035B" w:rsidP="005A035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 </w:t>
      </w:r>
      <w:hyperlink r:id="rId6" w:history="1">
        <w:r w:rsidRPr="00F51A34">
          <w:rPr>
            <w:rStyle w:val="Hyperlink"/>
            <w:rFonts w:ascii="Times New Roman" w:hAnsi="Times New Roman" w:cs="Times New Roman"/>
            <w:sz w:val="24"/>
            <w:szCs w:val="24"/>
          </w:rPr>
          <w:t>http://aalt.law.uh.edu/Indices/CP40Indices/CP40no883Pl.htm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)</w:t>
      </w:r>
    </w:p>
    <w:p w14:paraId="6D61D0E6" w14:textId="77777777" w:rsidR="005A035B" w:rsidRDefault="005A035B" w:rsidP="005A035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C9801B0" w14:textId="77777777" w:rsidR="005A035B" w:rsidRDefault="005A035B" w:rsidP="005A035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E8599C6" w14:textId="77777777" w:rsidR="005A035B" w:rsidRDefault="005A035B" w:rsidP="005A035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 June 2022</w:t>
      </w:r>
    </w:p>
    <w:p w14:paraId="1803096A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DA09C0" w14:textId="77777777" w:rsidR="005A035B" w:rsidRDefault="005A035B" w:rsidP="009139A6">
      <w:r>
        <w:separator/>
      </w:r>
    </w:p>
  </w:endnote>
  <w:endnote w:type="continuationSeparator" w:id="0">
    <w:p w14:paraId="4E1F5641" w14:textId="77777777" w:rsidR="005A035B" w:rsidRDefault="005A035B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C1D057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D4BD8D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2AA2E2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8CEFF7" w14:textId="77777777" w:rsidR="005A035B" w:rsidRDefault="005A035B" w:rsidP="009139A6">
      <w:r>
        <w:separator/>
      </w:r>
    </w:p>
  </w:footnote>
  <w:footnote w:type="continuationSeparator" w:id="0">
    <w:p w14:paraId="6C205A1E" w14:textId="77777777" w:rsidR="005A035B" w:rsidRDefault="005A035B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294814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5158A8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D9926A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035B"/>
    <w:rsid w:val="000666E0"/>
    <w:rsid w:val="002510B7"/>
    <w:rsid w:val="005A035B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0B20BD"/>
  <w15:chartTrackingRefBased/>
  <w15:docId w15:val="{48700E72-557D-47E1-9BF2-A888399F56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5A035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55</Words>
  <Characters>320</Characters>
  <Application>Microsoft Office Word</Application>
  <DocSecurity>0</DocSecurity>
  <Lines>2</Lines>
  <Paragraphs>1</Paragraphs>
  <ScaleCrop>false</ScaleCrop>
  <Company/>
  <LinksUpToDate>false</LinksUpToDate>
  <CharactersWithSpaces>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2022-06-02T10:48:00Z</dcterms:created>
  <dcterms:modified xsi:type="dcterms:W3CDTF">2022-06-02T10:49:00Z</dcterms:modified>
</cp:coreProperties>
</file>